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C0BC6" w14:textId="77777777" w:rsidR="00C12D8F" w:rsidRDefault="00C12D8F" w:rsidP="00296D03">
      <w:pPr>
        <w:rPr>
          <w:rFonts w:ascii="Source Sans Pro" w:hAnsi="Source Sans Pro"/>
        </w:rPr>
      </w:pPr>
    </w:p>
    <w:p w14:paraId="44AC89DC" w14:textId="77777777" w:rsidR="003B09CF" w:rsidRPr="00301B79" w:rsidRDefault="003B09CF" w:rsidP="003B09CF">
      <w:pPr>
        <w:rPr>
          <w:rFonts w:ascii="Source Sans Pro" w:hAnsi="Source Sans Pro"/>
        </w:rPr>
      </w:pPr>
    </w:p>
    <w:p w14:paraId="2A319C88" w14:textId="77777777" w:rsidR="003B09CF" w:rsidRPr="00301B79" w:rsidRDefault="003B09CF" w:rsidP="003B09CF">
      <w:pPr>
        <w:pStyle w:val="Header"/>
        <w:jc w:val="right"/>
        <w:rPr>
          <w:rFonts w:ascii="Source Sans Pro" w:hAnsi="Source Sans Pro" w:cs="Arial"/>
          <w:b/>
        </w:rPr>
      </w:pPr>
      <w:r w:rsidRPr="00301B79">
        <w:rPr>
          <w:rFonts w:ascii="Source Sans Pro" w:hAnsi="Source Sans Pro" w:cs="Arial"/>
          <w:b/>
        </w:rPr>
        <w:t xml:space="preserve">priloga </w:t>
      </w:r>
      <w:r>
        <w:rPr>
          <w:rFonts w:ascii="Source Sans Pro" w:hAnsi="Source Sans Pro" w:cs="Arial"/>
          <w:b/>
        </w:rPr>
        <w:t>2</w:t>
      </w:r>
      <w:r w:rsidRPr="00301B79">
        <w:rPr>
          <w:rFonts w:ascii="Source Sans Pro" w:hAnsi="Source Sans Pro" w:cs="Arial"/>
          <w:b/>
        </w:rPr>
        <w:t xml:space="preserve">  – </w:t>
      </w:r>
      <w:r>
        <w:rPr>
          <w:rFonts w:ascii="Source Sans Pro" w:hAnsi="Source Sans Pro" w:cs="Arial"/>
          <w:b/>
        </w:rPr>
        <w:t xml:space="preserve"> Predračun </w:t>
      </w:r>
    </w:p>
    <w:p w14:paraId="4C4EDE8E" w14:textId="77777777" w:rsidR="003B09CF" w:rsidRPr="001A1FA1" w:rsidRDefault="003B09CF" w:rsidP="003B09CF">
      <w:pPr>
        <w:jc w:val="center"/>
        <w:rPr>
          <w:rFonts w:ascii="Source Sans Pro" w:hAnsi="Source Sans Pro" w:cs="Arial"/>
        </w:rPr>
      </w:pPr>
    </w:p>
    <w:p w14:paraId="08BCBC90" w14:textId="2F1FAB3B" w:rsidR="003B09CF" w:rsidRDefault="003B09CF" w:rsidP="003B09CF">
      <w:pPr>
        <w:tabs>
          <w:tab w:val="left" w:pos="6510"/>
        </w:tabs>
        <w:jc w:val="center"/>
        <w:rPr>
          <w:rFonts w:ascii="Source Sans Pro" w:hAnsi="Source Sans Pro"/>
          <w:b/>
          <w:bCs/>
        </w:rPr>
      </w:pPr>
      <w:r w:rsidRPr="001A1FA1">
        <w:rPr>
          <w:rFonts w:ascii="Source Sans Pro" w:hAnsi="Source Sans Pro"/>
          <w:b/>
          <w:bCs/>
        </w:rPr>
        <w:t>PREDRAČUN</w:t>
      </w:r>
    </w:p>
    <w:p w14:paraId="6CF8C8C7" w14:textId="1F3B6C09" w:rsidR="005D5980" w:rsidRDefault="005D5980" w:rsidP="003B09CF">
      <w:pPr>
        <w:tabs>
          <w:tab w:val="left" w:pos="6510"/>
        </w:tabs>
        <w:jc w:val="center"/>
        <w:rPr>
          <w:rFonts w:ascii="Source Sans Pro" w:hAnsi="Source Sans Pro"/>
          <w:b/>
          <w:bCs/>
        </w:rPr>
      </w:pPr>
    </w:p>
    <w:p w14:paraId="507563CF" w14:textId="6CF556DA" w:rsidR="005D5980" w:rsidRPr="005D5980" w:rsidRDefault="005D5980" w:rsidP="005D5980">
      <w:pPr>
        <w:pStyle w:val="TableHeading"/>
        <w:suppressLineNumbers w:val="0"/>
        <w:jc w:val="left"/>
        <w:rPr>
          <w:rFonts w:ascii="Source Sans Pro" w:hAnsi="Source Sans Pro" w:cs="Calibri"/>
        </w:rPr>
      </w:pPr>
      <w:r w:rsidRPr="005D5980">
        <w:rPr>
          <w:rFonts w:ascii="Source Sans Pro" w:hAnsi="Source Sans Pro" w:cs="Calibri"/>
          <w:color w:val="000000"/>
        </w:rPr>
        <w:t>Na podlagi javnega naročila »</w:t>
      </w:r>
      <w:r w:rsidRPr="005D5980">
        <w:rPr>
          <w:rFonts w:ascii="Source Sans Pro" w:hAnsi="Source Sans Pro" w:cs="Calibri"/>
        </w:rPr>
        <w:t xml:space="preserve">STORITVE POSREDOVANJA DELOVNE SILE«, </w:t>
      </w:r>
      <w:r w:rsidRPr="005D5980">
        <w:rPr>
          <w:rFonts w:ascii="Source Sans Pro" w:hAnsi="Source Sans Pro" w:cs="Calibri"/>
          <w:color w:val="000000"/>
        </w:rPr>
        <w:t>dajemo ponudbo, kot sledi:</w:t>
      </w:r>
    </w:p>
    <w:p w14:paraId="4282E686" w14:textId="77777777" w:rsidR="005D5980" w:rsidRPr="005D5980" w:rsidRDefault="005D5980" w:rsidP="005D5980">
      <w:pPr>
        <w:jc w:val="both"/>
        <w:rPr>
          <w:rFonts w:ascii="Source Sans Pro" w:hAnsi="Source Sans Pro" w:cs="Calibri"/>
          <w:color w:val="000000"/>
        </w:rPr>
      </w:pPr>
    </w:p>
    <w:tbl>
      <w:tblPr>
        <w:tblW w:w="9214" w:type="dxa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6520"/>
      </w:tblGrid>
      <w:tr w:rsidR="005D5980" w:rsidRPr="00201A97" w14:paraId="4F372D0D" w14:textId="77777777" w:rsidTr="00CE550A">
        <w:tc>
          <w:tcPr>
            <w:tcW w:w="2694" w:type="dxa"/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2D272DB" w14:textId="77777777" w:rsidR="005D5980" w:rsidRPr="005D5980" w:rsidRDefault="005D5980" w:rsidP="00CE550A">
            <w:pPr>
              <w:jc w:val="both"/>
              <w:rPr>
                <w:rFonts w:ascii="Source Sans Pro" w:hAnsi="Source Sans Pro" w:cs="Calibri"/>
                <w:b/>
                <w:bCs/>
                <w:color w:val="000000"/>
                <w:position w:val="-2"/>
                <w:shd w:val="clear" w:color="auto" w:fill="CCCCCC"/>
              </w:rPr>
            </w:pPr>
          </w:p>
          <w:p w14:paraId="4E8CFCAC" w14:textId="77777777" w:rsidR="005D5980" w:rsidRPr="00201A97" w:rsidRDefault="005D5980" w:rsidP="00CE550A">
            <w:pPr>
              <w:jc w:val="both"/>
              <w:rPr>
                <w:rFonts w:ascii="Source Sans Pro" w:hAnsi="Source Sans Pro" w:cs="Calibri"/>
                <w:b/>
                <w:bCs/>
                <w:color w:val="000000"/>
                <w:position w:val="-2"/>
                <w:shd w:val="clear" w:color="auto" w:fill="CCCCCC"/>
              </w:rPr>
            </w:pPr>
            <w:r w:rsidRPr="00201A97">
              <w:rPr>
                <w:rFonts w:ascii="Source Sans Pro" w:hAnsi="Source Sans Pro" w:cs="Calibri"/>
                <w:b/>
                <w:bCs/>
                <w:color w:val="000000"/>
                <w:position w:val="-2"/>
                <w:shd w:val="clear" w:color="auto" w:fill="CCCCCC"/>
              </w:rPr>
              <w:t>NAZIV PONUDNIKA:</w:t>
            </w:r>
          </w:p>
          <w:p w14:paraId="11C62668" w14:textId="77777777" w:rsidR="005D5980" w:rsidRPr="00201A97" w:rsidRDefault="005D5980" w:rsidP="00CE550A">
            <w:pPr>
              <w:jc w:val="both"/>
              <w:rPr>
                <w:rFonts w:ascii="Source Sans Pro" w:hAnsi="Source Sans Pro" w:cs="Calibri"/>
              </w:rPr>
            </w:pPr>
          </w:p>
        </w:tc>
        <w:tc>
          <w:tcPr>
            <w:tcW w:w="6520" w:type="dxa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9BC280A" w14:textId="77777777" w:rsidR="005D5980" w:rsidRPr="00201A97" w:rsidRDefault="005D5980" w:rsidP="00CE550A">
            <w:pPr>
              <w:jc w:val="both"/>
              <w:rPr>
                <w:rFonts w:ascii="Source Sans Pro" w:hAnsi="Source Sans Pro" w:cs="Calibri"/>
                <w:color w:val="000000"/>
                <w:position w:val="-2"/>
              </w:rPr>
            </w:pPr>
            <w:r w:rsidRPr="00201A97">
              <w:rPr>
                <w:rFonts w:ascii="Source Sans Pro" w:hAnsi="Source Sans Pro" w:cs="Calibri"/>
                <w:color w:val="000000"/>
                <w:position w:val="-2"/>
              </w:rPr>
              <w:t> </w:t>
            </w:r>
          </w:p>
          <w:p w14:paraId="4258F3AE" w14:textId="77777777" w:rsidR="005D5980" w:rsidRPr="00201A97" w:rsidRDefault="005D5980" w:rsidP="00CE550A">
            <w:pPr>
              <w:jc w:val="both"/>
              <w:rPr>
                <w:rFonts w:ascii="Source Sans Pro" w:hAnsi="Source Sans Pro" w:cs="Calibri"/>
              </w:rPr>
            </w:pPr>
          </w:p>
          <w:p w14:paraId="6989315A" w14:textId="77777777" w:rsidR="005D5980" w:rsidRPr="00201A97" w:rsidRDefault="005D5980" w:rsidP="00CE550A">
            <w:pPr>
              <w:jc w:val="both"/>
              <w:rPr>
                <w:rFonts w:ascii="Source Sans Pro" w:hAnsi="Source Sans Pro" w:cs="Calibri"/>
              </w:rPr>
            </w:pPr>
          </w:p>
        </w:tc>
      </w:tr>
      <w:tr w:rsidR="005D5980" w:rsidRPr="005D5980" w14:paraId="0C59A7F5" w14:textId="77777777" w:rsidTr="00CE550A">
        <w:tc>
          <w:tcPr>
            <w:tcW w:w="2694" w:type="dxa"/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2C82005" w14:textId="77777777" w:rsidR="005D5980" w:rsidRPr="005D5980" w:rsidRDefault="005D5980" w:rsidP="00CE550A">
            <w:pPr>
              <w:jc w:val="both"/>
              <w:rPr>
                <w:rFonts w:ascii="Source Sans Pro" w:hAnsi="Source Sans Pro" w:cs="Calibri"/>
                <w:b/>
                <w:bCs/>
                <w:color w:val="000000"/>
                <w:position w:val="-2"/>
                <w:shd w:val="clear" w:color="auto" w:fill="CCCCCC"/>
              </w:rPr>
            </w:pPr>
            <w:r w:rsidRPr="00201A97">
              <w:rPr>
                <w:rFonts w:ascii="Source Sans Pro" w:hAnsi="Source Sans Pro" w:cs="Calibri"/>
                <w:b/>
                <w:bCs/>
                <w:color w:val="000000"/>
                <w:position w:val="-2"/>
                <w:shd w:val="clear" w:color="auto" w:fill="CCCCCC"/>
              </w:rPr>
              <w:t>NASLOV PONUDNIKA:</w:t>
            </w:r>
          </w:p>
        </w:tc>
        <w:tc>
          <w:tcPr>
            <w:tcW w:w="6520" w:type="dxa"/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281208E" w14:textId="77777777" w:rsidR="005D5980" w:rsidRPr="005D5980" w:rsidRDefault="005D5980" w:rsidP="00CE550A">
            <w:pPr>
              <w:jc w:val="both"/>
              <w:rPr>
                <w:rFonts w:ascii="Source Sans Pro" w:hAnsi="Source Sans Pro" w:cs="Calibri"/>
                <w:color w:val="000000"/>
                <w:position w:val="-2"/>
              </w:rPr>
            </w:pPr>
            <w:r w:rsidRPr="005D5980">
              <w:rPr>
                <w:rFonts w:ascii="Source Sans Pro" w:hAnsi="Source Sans Pro" w:cs="Calibri"/>
                <w:color w:val="000000"/>
                <w:position w:val="-2"/>
              </w:rPr>
              <w:t> </w:t>
            </w:r>
          </w:p>
          <w:p w14:paraId="4ECABF07" w14:textId="77777777" w:rsidR="005D5980" w:rsidRPr="005D5980" w:rsidRDefault="005D5980" w:rsidP="00CE550A">
            <w:pPr>
              <w:jc w:val="both"/>
              <w:rPr>
                <w:rFonts w:ascii="Source Sans Pro" w:hAnsi="Source Sans Pro" w:cs="Calibri"/>
                <w:color w:val="000000"/>
                <w:position w:val="-2"/>
              </w:rPr>
            </w:pPr>
          </w:p>
          <w:p w14:paraId="530F4868" w14:textId="77777777" w:rsidR="005D5980" w:rsidRPr="005D5980" w:rsidRDefault="005D5980" w:rsidP="00CE550A">
            <w:pPr>
              <w:jc w:val="both"/>
              <w:rPr>
                <w:rFonts w:ascii="Source Sans Pro" w:hAnsi="Source Sans Pro" w:cs="Calibri"/>
              </w:rPr>
            </w:pPr>
          </w:p>
        </w:tc>
      </w:tr>
    </w:tbl>
    <w:p w14:paraId="668D243D" w14:textId="77777777" w:rsidR="005D5980" w:rsidRPr="005D5980" w:rsidRDefault="005D5980" w:rsidP="005D5980">
      <w:pPr>
        <w:jc w:val="both"/>
        <w:rPr>
          <w:rFonts w:ascii="Source Sans Pro" w:hAnsi="Source Sans Pro" w:cs="Calibri"/>
          <w:b/>
          <w:bCs/>
          <w:color w:val="000000"/>
        </w:rPr>
      </w:pPr>
    </w:p>
    <w:p w14:paraId="4FB427E1" w14:textId="77777777" w:rsidR="005D5980" w:rsidRPr="005D5980" w:rsidRDefault="005D5980" w:rsidP="005D5980">
      <w:pPr>
        <w:pStyle w:val="ListParagraph"/>
        <w:numPr>
          <w:ilvl w:val="0"/>
          <w:numId w:val="4"/>
        </w:numPr>
        <w:ind w:left="709" w:hanging="142"/>
        <w:contextualSpacing/>
        <w:jc w:val="both"/>
        <w:rPr>
          <w:rFonts w:ascii="Source Sans Pro" w:hAnsi="Source Sans Pro" w:cs="Calibri"/>
          <w:b/>
          <w:bCs/>
          <w:color w:val="000000"/>
        </w:rPr>
      </w:pPr>
      <w:r w:rsidRPr="005D5980">
        <w:rPr>
          <w:rFonts w:ascii="Source Sans Pro" w:hAnsi="Source Sans Pro" w:cs="Calibri"/>
          <w:b/>
          <w:bCs/>
          <w:color w:val="000000"/>
        </w:rPr>
        <w:t>PONUDBENA CENA:</w:t>
      </w:r>
    </w:p>
    <w:p w14:paraId="4D6AB5E8" w14:textId="77777777" w:rsidR="005D5980" w:rsidRPr="005D5980" w:rsidRDefault="005D5980" w:rsidP="005D5980">
      <w:pPr>
        <w:rPr>
          <w:rFonts w:ascii="Source Sans Pro" w:hAnsi="Source Sans Pro" w:cs="Calibri"/>
        </w:rPr>
      </w:pPr>
    </w:p>
    <w:p w14:paraId="11D176F3" w14:textId="1739F42B" w:rsidR="005D5980" w:rsidRPr="005D5980" w:rsidRDefault="005D5980" w:rsidP="005D5980">
      <w:pPr>
        <w:ind w:left="360"/>
        <w:jc w:val="both"/>
        <w:rPr>
          <w:rFonts w:ascii="Source Sans Pro" w:hAnsi="Source Sans Pro" w:cs="Calibri"/>
          <w:b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4634"/>
      </w:tblGrid>
      <w:tr w:rsidR="005D5980" w:rsidRPr="005D5980" w14:paraId="34ECEFB0" w14:textId="77777777" w:rsidTr="00CE550A">
        <w:tc>
          <w:tcPr>
            <w:tcW w:w="4676" w:type="dxa"/>
            <w:shd w:val="clear" w:color="auto" w:fill="auto"/>
          </w:tcPr>
          <w:p w14:paraId="2BCD10CF" w14:textId="77777777" w:rsidR="005D5980" w:rsidRPr="005D5980" w:rsidRDefault="005D5980" w:rsidP="00CE550A">
            <w:pPr>
              <w:jc w:val="both"/>
              <w:rPr>
                <w:rFonts w:ascii="Source Sans Pro" w:hAnsi="Source Sans Pro" w:cs="Calibri"/>
                <w:b/>
              </w:rPr>
            </w:pPr>
            <w:r w:rsidRPr="005D5980">
              <w:rPr>
                <w:rFonts w:ascii="Source Sans Pro" w:hAnsi="Source Sans Pro" w:cs="Calibri"/>
                <w:b/>
              </w:rPr>
              <w:t>Osnovna bruto plača v EUR</w:t>
            </w:r>
          </w:p>
        </w:tc>
        <w:tc>
          <w:tcPr>
            <w:tcW w:w="4676" w:type="dxa"/>
            <w:shd w:val="clear" w:color="auto" w:fill="auto"/>
          </w:tcPr>
          <w:p w14:paraId="750AA871" w14:textId="77777777" w:rsidR="005D5980" w:rsidRPr="005D5980" w:rsidRDefault="005D5980" w:rsidP="00CE550A">
            <w:pPr>
              <w:jc w:val="both"/>
              <w:rPr>
                <w:rFonts w:ascii="Source Sans Pro" w:hAnsi="Source Sans Pro" w:cs="Calibri"/>
                <w:b/>
              </w:rPr>
            </w:pPr>
            <w:r w:rsidRPr="005D5980">
              <w:rPr>
                <w:rFonts w:ascii="Source Sans Pro" w:hAnsi="Source Sans Pro" w:cs="Calibri"/>
                <w:b/>
              </w:rPr>
              <w:t>Provizija na enega delavca na mesec v EUR brez DDV</w:t>
            </w:r>
          </w:p>
        </w:tc>
      </w:tr>
      <w:tr w:rsidR="005D5980" w:rsidRPr="005D5980" w14:paraId="65FD072C" w14:textId="77777777" w:rsidTr="00CE550A">
        <w:tc>
          <w:tcPr>
            <w:tcW w:w="4676" w:type="dxa"/>
            <w:shd w:val="clear" w:color="auto" w:fill="auto"/>
          </w:tcPr>
          <w:p w14:paraId="1E92D522" w14:textId="77777777" w:rsidR="00201A97" w:rsidRDefault="00201A97" w:rsidP="00CE550A">
            <w:pPr>
              <w:jc w:val="both"/>
              <w:rPr>
                <w:rFonts w:ascii="Source Sans Pro" w:hAnsi="Source Sans Pro" w:cs="Calibri"/>
                <w:b/>
              </w:rPr>
            </w:pPr>
          </w:p>
          <w:p w14:paraId="00B3F780" w14:textId="161D7EDE" w:rsidR="005D5980" w:rsidRPr="005D5980" w:rsidRDefault="00FA1BCC" w:rsidP="00CE550A">
            <w:pPr>
              <w:jc w:val="both"/>
              <w:rPr>
                <w:rFonts w:ascii="Source Sans Pro" w:hAnsi="Source Sans Pro" w:cs="Calibri"/>
                <w:b/>
              </w:rPr>
            </w:pPr>
            <w:r>
              <w:rPr>
                <w:rFonts w:ascii="Source Sans Pro" w:hAnsi="Source Sans Pro" w:cs="Calibri"/>
                <w:b/>
              </w:rPr>
              <w:t>1.265,57</w:t>
            </w:r>
            <w:r w:rsidR="005D5980" w:rsidRPr="005D5980">
              <w:rPr>
                <w:rFonts w:ascii="Source Sans Pro" w:hAnsi="Source Sans Pro" w:cs="Calibri"/>
                <w:b/>
              </w:rPr>
              <w:t xml:space="preserve"> EUR</w:t>
            </w:r>
          </w:p>
        </w:tc>
        <w:tc>
          <w:tcPr>
            <w:tcW w:w="4676" w:type="dxa"/>
            <w:shd w:val="clear" w:color="auto" w:fill="auto"/>
          </w:tcPr>
          <w:p w14:paraId="2BD63475" w14:textId="77777777" w:rsidR="005D5980" w:rsidRDefault="005D5980" w:rsidP="00CE550A">
            <w:pPr>
              <w:jc w:val="both"/>
              <w:rPr>
                <w:rFonts w:ascii="Source Sans Pro" w:hAnsi="Source Sans Pro" w:cs="Calibri"/>
                <w:b/>
              </w:rPr>
            </w:pPr>
          </w:p>
          <w:p w14:paraId="132AA4B2" w14:textId="5A91F0F8" w:rsidR="005D5980" w:rsidRPr="005D5980" w:rsidRDefault="005D5980" w:rsidP="00CE550A">
            <w:pPr>
              <w:jc w:val="both"/>
              <w:rPr>
                <w:rFonts w:ascii="Source Sans Pro" w:hAnsi="Source Sans Pro" w:cs="Calibri"/>
                <w:b/>
              </w:rPr>
            </w:pPr>
          </w:p>
        </w:tc>
      </w:tr>
    </w:tbl>
    <w:p w14:paraId="37090567" w14:textId="77777777" w:rsidR="005D5980" w:rsidRPr="005D5980" w:rsidRDefault="005D5980" w:rsidP="005D5980">
      <w:pPr>
        <w:ind w:left="360"/>
        <w:jc w:val="both"/>
        <w:rPr>
          <w:rFonts w:ascii="Source Sans Pro" w:hAnsi="Source Sans Pro" w:cs="Calibri"/>
          <w:b/>
        </w:rPr>
      </w:pPr>
    </w:p>
    <w:p w14:paraId="0C556B1D" w14:textId="77777777" w:rsidR="005D5980" w:rsidRPr="005D5980" w:rsidRDefault="005D5980" w:rsidP="005D5980">
      <w:pPr>
        <w:ind w:left="360"/>
        <w:jc w:val="both"/>
        <w:rPr>
          <w:rFonts w:ascii="Source Sans Pro" w:hAnsi="Source Sans Pro" w:cs="Calibri"/>
          <w:b/>
        </w:rPr>
      </w:pPr>
    </w:p>
    <w:p w14:paraId="43FAFA4C" w14:textId="4AAC8BAB" w:rsidR="005D5980" w:rsidRDefault="005D5980" w:rsidP="00201A97">
      <w:pPr>
        <w:jc w:val="both"/>
        <w:rPr>
          <w:rFonts w:ascii="Source Sans Pro" w:hAnsi="Source Sans Pro" w:cs="Calibri"/>
          <w:bCs/>
        </w:rPr>
      </w:pPr>
      <w:r w:rsidRPr="005D5980">
        <w:rPr>
          <w:rFonts w:ascii="Source Sans Pro" w:hAnsi="Source Sans Pro" w:cs="Calibri"/>
          <w:b/>
        </w:rPr>
        <w:t>Ponudniki izpolnijo ponudbeni predračun v stolpcu »Provizija na enega delavca na mesec«.</w:t>
      </w:r>
      <w:r w:rsidRPr="005D5980">
        <w:rPr>
          <w:rFonts w:ascii="Source Sans Pro" w:hAnsi="Source Sans Pro" w:cs="Calibri"/>
          <w:bCs/>
        </w:rPr>
        <w:t xml:space="preserve"> Ponujeno provizijo ponudniki navedejo na dve decimalni mesti natančno. </w:t>
      </w:r>
      <w:r w:rsidRPr="005D5980">
        <w:rPr>
          <w:rFonts w:ascii="Source Sans Pro" w:hAnsi="Source Sans Pro" w:cs="Calibri"/>
          <w:bCs/>
          <w:u w:val="single"/>
        </w:rPr>
        <w:t>Če ponudnik v tabelo vnese ceno 0,00 EUR pomeni, da ponuja provizijo v znesku 0,00 EUR.</w:t>
      </w:r>
      <w:r w:rsidRPr="005D5980">
        <w:rPr>
          <w:rFonts w:ascii="Source Sans Pro" w:hAnsi="Source Sans Pro" w:cs="Calibri"/>
          <w:bCs/>
        </w:rPr>
        <w:t xml:space="preserve"> Če ponudnik v tabelo ne vnese ponujene cene provizije (ali vnese »/«, »-» ali podobno) pomeni, da za ta sklop ne oddaja ponudbe. </w:t>
      </w:r>
    </w:p>
    <w:p w14:paraId="5876EB79" w14:textId="77777777" w:rsidR="005D5980" w:rsidRPr="005D5980" w:rsidRDefault="005D5980" w:rsidP="005D5980">
      <w:pPr>
        <w:ind w:left="360"/>
        <w:jc w:val="both"/>
        <w:rPr>
          <w:rFonts w:ascii="Source Sans Pro" w:hAnsi="Source Sans Pro" w:cs="Calibri"/>
          <w:bCs/>
        </w:rPr>
      </w:pPr>
    </w:p>
    <w:p w14:paraId="0E610962" w14:textId="77777777" w:rsidR="005D5980" w:rsidRPr="005D5980" w:rsidRDefault="005D5980" w:rsidP="005D5980">
      <w:pPr>
        <w:contextualSpacing/>
        <w:jc w:val="both"/>
        <w:rPr>
          <w:rFonts w:ascii="Source Sans Pro" w:hAnsi="Source Sans Pro" w:cs="Calibri"/>
          <w:b/>
          <w:bCs/>
          <w:color w:val="000000"/>
        </w:rPr>
      </w:pPr>
      <w:r w:rsidRPr="005D5980">
        <w:rPr>
          <w:rFonts w:ascii="Source Sans Pro" w:hAnsi="Source Sans Pro" w:cs="Calibri"/>
          <w:b/>
          <w:bCs/>
          <w:color w:val="000000"/>
        </w:rPr>
        <w:t>ROK VELJAVNOSTI PONUDBE:</w:t>
      </w:r>
    </w:p>
    <w:p w14:paraId="3BB1AAED" w14:textId="77777777" w:rsidR="005D5980" w:rsidRPr="005D5980" w:rsidRDefault="005D5980" w:rsidP="005D5980">
      <w:pPr>
        <w:rPr>
          <w:rFonts w:ascii="Source Sans Pro" w:hAnsi="Source Sans Pro" w:cs="Calibri"/>
        </w:rPr>
      </w:pPr>
    </w:p>
    <w:p w14:paraId="29F71406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  <w:r w:rsidRPr="005D5980">
        <w:rPr>
          <w:rFonts w:ascii="Source Sans Pro" w:hAnsi="Source Sans Pro" w:cs="Calibri"/>
        </w:rPr>
        <w:t xml:space="preserve">Ponudba velja še 120 dni po datumu roka za oddajo ponudb. Ponudba je veljavna najmanj do navedenega roka. </w:t>
      </w:r>
    </w:p>
    <w:p w14:paraId="06C8006D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</w:p>
    <w:p w14:paraId="41C50BB2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  <w:r w:rsidRPr="005D5980">
        <w:rPr>
          <w:rFonts w:ascii="Source Sans Pro" w:hAnsi="Source Sans Pro" w:cs="Calibri"/>
        </w:rPr>
        <w:t>Rok ponudbe vključno z zavarovanjem bomo ustrezno podaljšali po pozivu naročnika v primeru, da postopek oddaje javnega naročila v tem roku ne bo zaključen.</w:t>
      </w:r>
    </w:p>
    <w:p w14:paraId="3F5E8B0C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</w:p>
    <w:p w14:paraId="29092DF7" w14:textId="77777777" w:rsidR="005D5980" w:rsidRPr="005D5980" w:rsidRDefault="005D5980" w:rsidP="005D5980">
      <w:pPr>
        <w:contextualSpacing/>
        <w:jc w:val="both"/>
        <w:rPr>
          <w:rFonts w:ascii="Source Sans Pro" w:hAnsi="Source Sans Pro" w:cs="Calibri"/>
          <w:b/>
          <w:bCs/>
          <w:color w:val="000000"/>
        </w:rPr>
      </w:pPr>
      <w:r w:rsidRPr="005D5980">
        <w:rPr>
          <w:rFonts w:ascii="Source Sans Pro" w:hAnsi="Source Sans Pro" w:cs="Calibri"/>
          <w:b/>
          <w:bCs/>
          <w:color w:val="000000"/>
        </w:rPr>
        <w:t xml:space="preserve">PODATKI O PLAČILU: </w:t>
      </w:r>
    </w:p>
    <w:p w14:paraId="60353811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</w:p>
    <w:p w14:paraId="74B4CE1F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  <w:r w:rsidRPr="005D5980">
        <w:rPr>
          <w:rFonts w:ascii="Source Sans Pro" w:hAnsi="Source Sans Pro" w:cs="Calibri"/>
        </w:rPr>
        <w:t xml:space="preserve">Plačilo izvedenih storitev se izvede skladno z določili </w:t>
      </w:r>
      <w:r w:rsidRPr="005D5980">
        <w:rPr>
          <w:rFonts w:ascii="Source Sans Pro" w:hAnsi="Source Sans Pro" w:cs="Calibri"/>
          <w:i/>
          <w:iCs/>
        </w:rPr>
        <w:t>Vzorca OKVIRNEGA SPORAZUMA</w:t>
      </w:r>
      <w:r w:rsidRPr="005D5980">
        <w:rPr>
          <w:rFonts w:ascii="Source Sans Pro" w:hAnsi="Source Sans Pro" w:cs="Calibri"/>
        </w:rPr>
        <w:t>.</w:t>
      </w:r>
    </w:p>
    <w:p w14:paraId="57547552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</w:p>
    <w:p w14:paraId="5E25A095" w14:textId="77777777" w:rsidR="005D5980" w:rsidRPr="005D5980" w:rsidRDefault="005D5980" w:rsidP="005D5980">
      <w:pPr>
        <w:contextualSpacing/>
        <w:jc w:val="both"/>
        <w:rPr>
          <w:rFonts w:ascii="Source Sans Pro" w:hAnsi="Source Sans Pro" w:cs="Calibri"/>
          <w:b/>
          <w:bCs/>
          <w:color w:val="000000"/>
        </w:rPr>
      </w:pPr>
      <w:r w:rsidRPr="005D5980">
        <w:rPr>
          <w:rFonts w:ascii="Source Sans Pro" w:hAnsi="Source Sans Pro" w:cs="Calibri"/>
          <w:b/>
          <w:bCs/>
          <w:color w:val="000000"/>
        </w:rPr>
        <w:lastRenderedPageBreak/>
        <w:t xml:space="preserve">IZJAVA PONUDNIKA: </w:t>
      </w:r>
    </w:p>
    <w:p w14:paraId="648E4D24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</w:p>
    <w:p w14:paraId="42325630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  <w:r w:rsidRPr="005D5980">
        <w:rPr>
          <w:rFonts w:ascii="Source Sans Pro" w:hAnsi="Source Sans Pro" w:cs="Calibri"/>
        </w:rPr>
        <w:t>Zavezujemo se, da bomo vse storitve izvršili skladno z zahtevami naročnika, najkasneje v roku, določenem v tej dokumentaciji v zvezi z oddajo javnega naročila.</w:t>
      </w:r>
    </w:p>
    <w:p w14:paraId="20214FCC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</w:p>
    <w:p w14:paraId="38FF0F37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  <w:r w:rsidRPr="005D5980">
        <w:rPr>
          <w:rFonts w:ascii="Source Sans Pro" w:hAnsi="Source Sans Pro" w:cs="Calibri"/>
        </w:rPr>
        <w:t>Strinjamo se, da naročnik ni zavezan sprejeti nobene od ponudb, ki jih je prejel, ter da v primeru odstopa naročnika od oddaje javnega naročila ne bodo povrnjeni ponudniku nobeni stroški v zvezi z izdelavo ponudbe.</w:t>
      </w:r>
    </w:p>
    <w:p w14:paraId="2BF77D1C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</w:p>
    <w:p w14:paraId="508763A0" w14:textId="77777777" w:rsidR="005D5980" w:rsidRPr="005D5980" w:rsidRDefault="005D5980" w:rsidP="005D5980">
      <w:pPr>
        <w:jc w:val="both"/>
        <w:rPr>
          <w:rFonts w:ascii="Source Sans Pro" w:hAnsi="Source Sans Pro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56"/>
        <w:gridCol w:w="555"/>
        <w:gridCol w:w="769"/>
        <w:gridCol w:w="5266"/>
      </w:tblGrid>
      <w:tr w:rsidR="005D5980" w:rsidRPr="005D5980" w14:paraId="42612511" w14:textId="77777777" w:rsidTr="00CE550A">
        <w:tc>
          <w:tcPr>
            <w:tcW w:w="2841" w:type="dxa"/>
            <w:shd w:val="clear" w:color="auto" w:fill="auto"/>
          </w:tcPr>
          <w:p w14:paraId="7505E3C3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  <w:color w:val="000000"/>
              </w:rPr>
            </w:pPr>
          </w:p>
          <w:p w14:paraId="7DFFAC98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  <w:color w:val="000000"/>
              </w:rPr>
            </w:pPr>
          </w:p>
          <w:p w14:paraId="548D2DB1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</w:rPr>
            </w:pPr>
            <w:r w:rsidRPr="005D5980">
              <w:rPr>
                <w:rFonts w:ascii="Source Sans Pro" w:hAnsi="Source Sans Pro" w:cs="Calibri"/>
                <w:color w:val="000000"/>
              </w:rPr>
              <w:t> </w:t>
            </w:r>
            <w:r w:rsidRPr="005D5980">
              <w:rPr>
                <w:rFonts w:ascii="Source Sans Pro" w:hAnsi="Source Sans Pro" w:cs="Calibri"/>
              </w:rPr>
              <w:t>Kraj in datum:</w:t>
            </w:r>
          </w:p>
        </w:tc>
        <w:tc>
          <w:tcPr>
            <w:tcW w:w="555" w:type="dxa"/>
          </w:tcPr>
          <w:p w14:paraId="471EBD7C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ascii="Source Sans Pro" w:hAnsi="Source Sans Pro" w:cs="Calibri"/>
                <w:color w:val="7F7F7F"/>
                <w:position w:val="-2"/>
              </w:rPr>
            </w:pPr>
          </w:p>
        </w:tc>
        <w:tc>
          <w:tcPr>
            <w:tcW w:w="769" w:type="dxa"/>
            <w:shd w:val="clear" w:color="auto" w:fill="auto"/>
          </w:tcPr>
          <w:p w14:paraId="01582441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ascii="Source Sans Pro" w:hAnsi="Source Sans Pro" w:cs="Calibri"/>
              </w:rPr>
            </w:pPr>
            <w:r w:rsidRPr="005D5980">
              <w:rPr>
                <w:rFonts w:ascii="Source Sans Pro" w:hAnsi="Source Sans Pro" w:cs="Calibri"/>
                <w:color w:val="7F7F7F"/>
                <w:position w:val="-2"/>
              </w:rPr>
              <w:t>žig:</w:t>
            </w:r>
          </w:p>
        </w:tc>
        <w:tc>
          <w:tcPr>
            <w:tcW w:w="5121" w:type="dxa"/>
            <w:shd w:val="clear" w:color="auto" w:fill="auto"/>
          </w:tcPr>
          <w:p w14:paraId="2D737BCD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</w:rPr>
            </w:pPr>
            <w:r w:rsidRPr="005D5980">
              <w:rPr>
                <w:rFonts w:ascii="Source Sans Pro" w:hAnsi="Source Sans Pro" w:cs="Calibri"/>
              </w:rPr>
              <w:t>Naziv:_____________________________________</w:t>
            </w:r>
          </w:p>
        </w:tc>
      </w:tr>
      <w:tr w:rsidR="005D5980" w:rsidRPr="005D5980" w14:paraId="0AB09DC7" w14:textId="77777777" w:rsidTr="00CE550A">
        <w:tc>
          <w:tcPr>
            <w:tcW w:w="2841" w:type="dxa"/>
            <w:shd w:val="clear" w:color="auto" w:fill="auto"/>
          </w:tcPr>
          <w:p w14:paraId="23D7C7FE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</w:rPr>
            </w:pPr>
          </w:p>
          <w:p w14:paraId="28203018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</w:rPr>
            </w:pPr>
            <w:r w:rsidRPr="005D5980">
              <w:rPr>
                <w:rFonts w:ascii="Source Sans Pro" w:hAnsi="Source Sans Pro" w:cs="Calibri"/>
              </w:rPr>
              <w:t>______________________</w:t>
            </w:r>
          </w:p>
        </w:tc>
        <w:tc>
          <w:tcPr>
            <w:tcW w:w="555" w:type="dxa"/>
          </w:tcPr>
          <w:p w14:paraId="75E1D3DE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</w:rPr>
            </w:pPr>
          </w:p>
        </w:tc>
        <w:tc>
          <w:tcPr>
            <w:tcW w:w="769" w:type="dxa"/>
            <w:shd w:val="clear" w:color="auto" w:fill="auto"/>
          </w:tcPr>
          <w:p w14:paraId="7389F2F7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</w:rPr>
            </w:pPr>
          </w:p>
        </w:tc>
        <w:tc>
          <w:tcPr>
            <w:tcW w:w="5121" w:type="dxa"/>
            <w:shd w:val="clear" w:color="auto" w:fill="auto"/>
          </w:tcPr>
          <w:p w14:paraId="0E3AEFBC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</w:rPr>
            </w:pPr>
          </w:p>
          <w:p w14:paraId="060BB879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</w:rPr>
            </w:pPr>
            <w:r w:rsidRPr="005D5980">
              <w:rPr>
                <w:rFonts w:ascii="Source Sans Pro" w:hAnsi="Source Sans Pro" w:cs="Calibri"/>
              </w:rPr>
              <w:t xml:space="preserve">          _____________________________________               </w:t>
            </w:r>
          </w:p>
        </w:tc>
      </w:tr>
      <w:tr w:rsidR="005D5980" w:rsidRPr="005D5980" w14:paraId="773F6951" w14:textId="77777777" w:rsidTr="00CE550A">
        <w:tc>
          <w:tcPr>
            <w:tcW w:w="2841" w:type="dxa"/>
            <w:shd w:val="clear" w:color="auto" w:fill="auto"/>
          </w:tcPr>
          <w:p w14:paraId="34A18807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</w:rPr>
            </w:pPr>
            <w:r w:rsidRPr="005D5980">
              <w:rPr>
                <w:rFonts w:ascii="Source Sans Pro" w:hAnsi="Source Sans Pro" w:cs="Calibri"/>
              </w:rPr>
              <w:t xml:space="preserve"> </w:t>
            </w:r>
          </w:p>
        </w:tc>
        <w:tc>
          <w:tcPr>
            <w:tcW w:w="555" w:type="dxa"/>
          </w:tcPr>
          <w:p w14:paraId="33EC38E1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</w:rPr>
            </w:pPr>
          </w:p>
        </w:tc>
        <w:tc>
          <w:tcPr>
            <w:tcW w:w="769" w:type="dxa"/>
            <w:shd w:val="clear" w:color="auto" w:fill="auto"/>
          </w:tcPr>
          <w:p w14:paraId="084EDC65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Source Sans Pro" w:hAnsi="Source Sans Pro" w:cs="Calibri"/>
              </w:rPr>
            </w:pPr>
          </w:p>
        </w:tc>
        <w:tc>
          <w:tcPr>
            <w:tcW w:w="5121" w:type="dxa"/>
            <w:shd w:val="clear" w:color="auto" w:fill="auto"/>
          </w:tcPr>
          <w:p w14:paraId="5469BB33" w14:textId="77777777" w:rsidR="005D5980" w:rsidRPr="005D5980" w:rsidRDefault="005D5980" w:rsidP="00CE550A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="Source Sans Pro" w:hAnsi="Source Sans Pro" w:cs="Calibri"/>
              </w:rPr>
            </w:pPr>
            <w:r w:rsidRPr="005D5980">
              <w:rPr>
                <w:rFonts w:ascii="Source Sans Pro" w:hAnsi="Source Sans Pro" w:cs="Calibri"/>
                <w:color w:val="808080"/>
              </w:rPr>
              <w:t>podpis odgovorne osebe</w:t>
            </w:r>
          </w:p>
        </w:tc>
      </w:tr>
    </w:tbl>
    <w:p w14:paraId="56B847CE" w14:textId="77777777" w:rsidR="005D5980" w:rsidRPr="005D5980" w:rsidRDefault="005D5980" w:rsidP="005D5980">
      <w:pPr>
        <w:pStyle w:val="Telobesedila32"/>
        <w:rPr>
          <w:rFonts w:ascii="Source Sans Pro" w:hAnsi="Source Sans Pro" w:cs="Calibri"/>
          <w:i/>
          <w:szCs w:val="24"/>
        </w:rPr>
      </w:pPr>
    </w:p>
    <w:p w14:paraId="76A77B94" w14:textId="77777777" w:rsidR="005D5980" w:rsidRPr="00201A97" w:rsidRDefault="005D5980" w:rsidP="00201A97">
      <w:pPr>
        <w:jc w:val="both"/>
        <w:rPr>
          <w:rFonts w:ascii="Source Sans Pro" w:hAnsi="Source Sans Pro" w:cs="Calibri"/>
          <w:b/>
          <w:i/>
        </w:rPr>
      </w:pPr>
      <w:r w:rsidRPr="00201A97">
        <w:rPr>
          <w:rFonts w:ascii="Source Sans Pro" w:hAnsi="Source Sans Pro" w:cs="Calibri"/>
          <w:b/>
          <w:i/>
        </w:rPr>
        <w:t xml:space="preserve">Navodilo: Podpisan in izpolnjen obrazec št. 1 ponudnik v informacijskem sistemu e-JN »naloži« v .pdf datoteki v razdelek »Predračun«. </w:t>
      </w:r>
      <w:r w:rsidRPr="00201A97">
        <w:rPr>
          <w:rFonts w:ascii="Source Sans Pro" w:hAnsi="Source Sans Pro" w:cs="Calibri"/>
          <w:b/>
          <w:i/>
          <w:u w:val="single"/>
        </w:rPr>
        <w:t>Ta obrazec bo razkrit na javnem odpiranju ponudb.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3B09CF" w:rsidRPr="00301B79" w14:paraId="656359DB" w14:textId="77777777" w:rsidTr="00201A97">
        <w:tc>
          <w:tcPr>
            <w:tcW w:w="2689" w:type="dxa"/>
          </w:tcPr>
          <w:p w14:paraId="133CA7A8" w14:textId="6B7F08F6" w:rsidR="003B09CF" w:rsidRPr="00301B79" w:rsidRDefault="003B09CF" w:rsidP="007053C4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1984" w:type="dxa"/>
            <w:vMerge w:val="restart"/>
          </w:tcPr>
          <w:p w14:paraId="658118A2" w14:textId="5B15B9A0" w:rsidR="003B09CF" w:rsidRPr="00301B79" w:rsidRDefault="003B09CF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249AE581" w14:textId="4533461E" w:rsidR="003B09CF" w:rsidRPr="00301B79" w:rsidRDefault="003B09CF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</w:tc>
      </w:tr>
      <w:tr w:rsidR="003B09CF" w:rsidRPr="00301B79" w14:paraId="787B14C6" w14:textId="77777777" w:rsidTr="00201A97">
        <w:tc>
          <w:tcPr>
            <w:tcW w:w="2689" w:type="dxa"/>
          </w:tcPr>
          <w:p w14:paraId="2F7B1827" w14:textId="77777777" w:rsidR="003B09CF" w:rsidRPr="00301B79" w:rsidRDefault="003B09CF" w:rsidP="007053C4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</w:tcPr>
          <w:p w14:paraId="205A51BC" w14:textId="77777777" w:rsidR="003B09CF" w:rsidRPr="00301B79" w:rsidRDefault="003B09CF" w:rsidP="007053C4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65D35BF1" w14:textId="0387BD68" w:rsidR="003B09CF" w:rsidRPr="00301B79" w:rsidRDefault="003B09CF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</w:tc>
      </w:tr>
      <w:tr w:rsidR="003B09CF" w:rsidRPr="00301B79" w14:paraId="43CDB468" w14:textId="77777777" w:rsidTr="00201A97">
        <w:tc>
          <w:tcPr>
            <w:tcW w:w="2689" w:type="dxa"/>
          </w:tcPr>
          <w:p w14:paraId="24D8E32C" w14:textId="77777777" w:rsidR="003B09CF" w:rsidRPr="00301B79" w:rsidRDefault="003B09CF" w:rsidP="007053C4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</w:tcPr>
          <w:p w14:paraId="2F8FD08C" w14:textId="77777777" w:rsidR="003B09CF" w:rsidRPr="00301B79" w:rsidRDefault="003B09CF" w:rsidP="007053C4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4F351E06" w14:textId="0979F1F6" w:rsidR="003B09CF" w:rsidRPr="00301B79" w:rsidRDefault="003B09CF" w:rsidP="007053C4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</w:tc>
      </w:tr>
    </w:tbl>
    <w:p w14:paraId="458EC6A8" w14:textId="77777777" w:rsidR="003B09CF" w:rsidRPr="00301B79" w:rsidRDefault="003B09CF" w:rsidP="003B09CF">
      <w:pPr>
        <w:spacing w:before="120" w:after="120"/>
        <w:jc w:val="both"/>
        <w:rPr>
          <w:rFonts w:ascii="Source Sans Pro" w:hAnsi="Source Sans Pro" w:cs="Arial"/>
        </w:rPr>
      </w:pPr>
    </w:p>
    <w:p w14:paraId="116802CF" w14:textId="77777777" w:rsidR="003B09CF" w:rsidRPr="00301B79" w:rsidRDefault="003B09CF" w:rsidP="003B09CF">
      <w:pPr>
        <w:spacing w:before="120" w:after="120"/>
        <w:jc w:val="both"/>
        <w:rPr>
          <w:rFonts w:ascii="Source Sans Pro" w:hAnsi="Source Sans Pro" w:cs="Arial"/>
        </w:rPr>
      </w:pPr>
    </w:p>
    <w:p w14:paraId="22DDEA31" w14:textId="64CBECAF" w:rsidR="00FE2B1E" w:rsidRDefault="00496365" w:rsidP="00296D03">
      <w:pPr>
        <w:rPr>
          <w:rFonts w:ascii="Source Sans Pro" w:hAnsi="Source Sans Pro"/>
        </w:rPr>
      </w:pP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</w:p>
    <w:p w14:paraId="366E1E10" w14:textId="77777777" w:rsidR="00FE2B1E" w:rsidRDefault="00FE2B1E" w:rsidP="00296D03">
      <w:pPr>
        <w:rPr>
          <w:rFonts w:ascii="Source Sans Pro" w:hAnsi="Source Sans Pro"/>
        </w:rPr>
      </w:pPr>
    </w:p>
    <w:p w14:paraId="3984117F" w14:textId="77777777" w:rsidR="00FE2B1E" w:rsidRDefault="00FE2B1E" w:rsidP="00296D03">
      <w:pPr>
        <w:rPr>
          <w:rFonts w:ascii="Source Sans Pro" w:hAnsi="Source Sans Pro"/>
        </w:rPr>
      </w:pPr>
    </w:p>
    <w:p w14:paraId="1AA00C22" w14:textId="77777777" w:rsidR="00FE2B1E" w:rsidRDefault="00FE2B1E" w:rsidP="00296D03">
      <w:pPr>
        <w:rPr>
          <w:rFonts w:ascii="Source Sans Pro" w:hAnsi="Source Sans Pro"/>
        </w:rPr>
      </w:pPr>
    </w:p>
    <w:p w14:paraId="08FE2369" w14:textId="77777777" w:rsidR="00FE2B1E" w:rsidRDefault="00FE2B1E" w:rsidP="00296D03">
      <w:pPr>
        <w:rPr>
          <w:rFonts w:ascii="Source Sans Pro" w:hAnsi="Source Sans Pro"/>
        </w:rPr>
      </w:pPr>
    </w:p>
    <w:p w14:paraId="18A12952" w14:textId="77777777" w:rsidR="00FE2B1E" w:rsidRDefault="00FE2B1E" w:rsidP="00296D03">
      <w:pPr>
        <w:rPr>
          <w:rFonts w:ascii="Source Sans Pro" w:hAnsi="Source Sans Pro"/>
        </w:rPr>
      </w:pPr>
    </w:p>
    <w:p w14:paraId="79BAEEC6" w14:textId="77777777" w:rsidR="00FE2B1E" w:rsidRDefault="00FE2B1E" w:rsidP="00296D03">
      <w:pPr>
        <w:rPr>
          <w:rFonts w:ascii="Source Sans Pro" w:hAnsi="Source Sans Pro"/>
        </w:rPr>
      </w:pPr>
    </w:p>
    <w:p w14:paraId="136726C8" w14:textId="77777777" w:rsidR="00803CFB" w:rsidRDefault="00803CFB" w:rsidP="00296D03">
      <w:pPr>
        <w:rPr>
          <w:rFonts w:ascii="Source Sans Pro" w:hAnsi="Source Sans Pro"/>
        </w:rPr>
      </w:pPr>
    </w:p>
    <w:p w14:paraId="77477C14" w14:textId="77777777" w:rsidR="00FE2B1E" w:rsidRPr="00AA1D0F" w:rsidRDefault="00FE2B1E" w:rsidP="00296D03">
      <w:pPr>
        <w:rPr>
          <w:rFonts w:ascii="Source Sans Pro" w:hAnsi="Source Sans Pro"/>
        </w:rPr>
      </w:pPr>
    </w:p>
    <w:sectPr w:rsidR="00FE2B1E" w:rsidRPr="00AA1D0F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B4DFE" w14:textId="77777777" w:rsidR="00B22737" w:rsidRDefault="00B22737" w:rsidP="00A05ABC">
      <w:r>
        <w:separator/>
      </w:r>
    </w:p>
  </w:endnote>
  <w:endnote w:type="continuationSeparator" w:id="0">
    <w:p w14:paraId="5555F0FC" w14:textId="77777777" w:rsidR="00B22737" w:rsidRDefault="00B22737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Eurostile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5011444"/>
      <w:docPartObj>
        <w:docPartGallery w:val="Page Numbers (Bottom of Page)"/>
        <w:docPartUnique/>
      </w:docPartObj>
    </w:sdtPr>
    <w:sdtContent>
      <w:p w14:paraId="5E99FCFA" w14:textId="6DE9D4F2" w:rsidR="00687292" w:rsidRDefault="00687292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8DA66F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76F1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4497AB5B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0995978E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E80D9" w14:textId="77777777" w:rsidR="00B22737" w:rsidRDefault="00B22737" w:rsidP="00A05ABC">
      <w:r>
        <w:separator/>
      </w:r>
    </w:p>
  </w:footnote>
  <w:footnote w:type="continuationSeparator" w:id="0">
    <w:p w14:paraId="1A7A2B6C" w14:textId="77777777" w:rsidR="00B22737" w:rsidRDefault="00B22737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42FE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6545F7AB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483B3C74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F0395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6F2CCB54" wp14:editId="24815412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C647C"/>
    <w:multiLevelType w:val="hybridMultilevel"/>
    <w:tmpl w:val="85A8F51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844938"/>
    <w:multiLevelType w:val="hybridMultilevel"/>
    <w:tmpl w:val="6F5E067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900E3D"/>
    <w:multiLevelType w:val="hybridMultilevel"/>
    <w:tmpl w:val="5A165B66"/>
    <w:lvl w:ilvl="0" w:tplc="CC1246D0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32787321">
    <w:abstractNumId w:val="1"/>
  </w:num>
  <w:num w:numId="2" w16cid:durableId="1957637986">
    <w:abstractNumId w:val="0"/>
  </w:num>
  <w:num w:numId="3" w16cid:durableId="1131750522">
    <w:abstractNumId w:val="2"/>
  </w:num>
  <w:num w:numId="4" w16cid:durableId="28185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9CF"/>
    <w:rsid w:val="00020E5B"/>
    <w:rsid w:val="0004569F"/>
    <w:rsid w:val="00056969"/>
    <w:rsid w:val="0006670B"/>
    <w:rsid w:val="000851E3"/>
    <w:rsid w:val="000E72B8"/>
    <w:rsid w:val="000F4055"/>
    <w:rsid w:val="001A1FA1"/>
    <w:rsid w:val="001B54FE"/>
    <w:rsid w:val="00201A97"/>
    <w:rsid w:val="002958BC"/>
    <w:rsid w:val="00296D03"/>
    <w:rsid w:val="002C7B64"/>
    <w:rsid w:val="003236B1"/>
    <w:rsid w:val="0033011D"/>
    <w:rsid w:val="0036526B"/>
    <w:rsid w:val="003734D1"/>
    <w:rsid w:val="003B09CF"/>
    <w:rsid w:val="003D1D53"/>
    <w:rsid w:val="003E1C51"/>
    <w:rsid w:val="004202B3"/>
    <w:rsid w:val="00422735"/>
    <w:rsid w:val="00480D81"/>
    <w:rsid w:val="00496365"/>
    <w:rsid w:val="004A44B3"/>
    <w:rsid w:val="00524004"/>
    <w:rsid w:val="00546255"/>
    <w:rsid w:val="00574718"/>
    <w:rsid w:val="005D5980"/>
    <w:rsid w:val="00611979"/>
    <w:rsid w:val="0063725A"/>
    <w:rsid w:val="00647277"/>
    <w:rsid w:val="006631F9"/>
    <w:rsid w:val="00687292"/>
    <w:rsid w:val="007028B5"/>
    <w:rsid w:val="007059DF"/>
    <w:rsid w:val="00754264"/>
    <w:rsid w:val="007672FC"/>
    <w:rsid w:val="00803CFB"/>
    <w:rsid w:val="00845E55"/>
    <w:rsid w:val="00864A4E"/>
    <w:rsid w:val="008A018F"/>
    <w:rsid w:val="00911156"/>
    <w:rsid w:val="00914DB0"/>
    <w:rsid w:val="00921D31"/>
    <w:rsid w:val="00986832"/>
    <w:rsid w:val="009A1197"/>
    <w:rsid w:val="00A05ABC"/>
    <w:rsid w:val="00A0626B"/>
    <w:rsid w:val="00AA1331"/>
    <w:rsid w:val="00AA1D0F"/>
    <w:rsid w:val="00AB6CE2"/>
    <w:rsid w:val="00B0515E"/>
    <w:rsid w:val="00B22737"/>
    <w:rsid w:val="00BA7D08"/>
    <w:rsid w:val="00C12D8F"/>
    <w:rsid w:val="00C135F5"/>
    <w:rsid w:val="00C30DD5"/>
    <w:rsid w:val="00CB3C88"/>
    <w:rsid w:val="00CE4F61"/>
    <w:rsid w:val="00CF23BA"/>
    <w:rsid w:val="00D108B8"/>
    <w:rsid w:val="00DC167A"/>
    <w:rsid w:val="00DD135C"/>
    <w:rsid w:val="00E03789"/>
    <w:rsid w:val="00E32DA6"/>
    <w:rsid w:val="00EB5B38"/>
    <w:rsid w:val="00EF135F"/>
    <w:rsid w:val="00EF258E"/>
    <w:rsid w:val="00F1100C"/>
    <w:rsid w:val="00F64621"/>
    <w:rsid w:val="00FA1BCC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7789F"/>
  <w15:chartTrackingRefBased/>
  <w15:docId w15:val="{5CE769F9-96D9-4439-9C58-C13E0D4A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table" w:styleId="TableGrid">
    <w:name w:val="Table Grid"/>
    <w:basedOn w:val="TableNormal"/>
    <w:rsid w:val="003B09CF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09CF"/>
    <w:pPr>
      <w:autoSpaceDE w:val="0"/>
      <w:autoSpaceDN w:val="0"/>
      <w:adjustRightInd w:val="0"/>
    </w:pPr>
    <w:rPr>
      <w:rFonts w:ascii="Eurostile" w:hAnsi="Eurostile" w:cs="Eurostile"/>
      <w:color w:val="000000"/>
      <w:lang w:val="sl-SI"/>
    </w:rPr>
  </w:style>
  <w:style w:type="paragraph" w:styleId="ListParagraph">
    <w:name w:val="List Paragraph"/>
    <w:aliases w:val="Liste 1"/>
    <w:basedOn w:val="Normal"/>
    <w:link w:val="ListParagraphChar"/>
    <w:uiPriority w:val="34"/>
    <w:qFormat/>
    <w:rsid w:val="001A1FA1"/>
    <w:pPr>
      <w:ind w:left="708"/>
    </w:pPr>
    <w:rPr>
      <w:rFonts w:ascii="Times New Roman" w:hAnsi="Times New Roman"/>
    </w:rPr>
  </w:style>
  <w:style w:type="character" w:customStyle="1" w:styleId="ListParagraphChar">
    <w:name w:val="List Paragraph Char"/>
    <w:aliases w:val="Liste 1 Char"/>
    <w:link w:val="ListParagraph"/>
    <w:uiPriority w:val="34"/>
    <w:qFormat/>
    <w:rsid w:val="001A1FA1"/>
    <w:rPr>
      <w:rFonts w:ascii="Times New Roman" w:eastAsia="Times New Roman" w:hAnsi="Times New Roman" w:cs="Times New Roman"/>
      <w:lang w:val="sl-SI" w:eastAsia="sl-SI"/>
    </w:rPr>
  </w:style>
  <w:style w:type="paragraph" w:customStyle="1" w:styleId="Telobesedila32">
    <w:name w:val="Telo besedila 32"/>
    <w:basedOn w:val="Normal"/>
    <w:rsid w:val="005D5980"/>
    <w:pPr>
      <w:suppressAutoHyphens/>
    </w:pPr>
    <w:rPr>
      <w:rFonts w:ascii="Mangal" w:eastAsia="Mangal" w:hAnsi="Mangal" w:cs="Mangal"/>
      <w:b/>
      <w:szCs w:val="20"/>
      <w:lang w:eastAsia="zh-CN"/>
    </w:rPr>
  </w:style>
  <w:style w:type="paragraph" w:customStyle="1" w:styleId="TableHeading">
    <w:name w:val="Table Heading"/>
    <w:basedOn w:val="Normal"/>
    <w:rsid w:val="005D5980"/>
    <w:pPr>
      <w:suppressLineNumbers/>
      <w:suppressAutoHyphens/>
      <w:jc w:val="center"/>
    </w:pPr>
    <w:rPr>
      <w:rFonts w:ascii="Mangal" w:eastAsia="Mangal" w:hAnsi="Mangal" w:cs="Mang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11</cp:revision>
  <cp:lastPrinted>2022-06-30T11:02:00Z</cp:lastPrinted>
  <dcterms:created xsi:type="dcterms:W3CDTF">2022-06-01T11:25:00Z</dcterms:created>
  <dcterms:modified xsi:type="dcterms:W3CDTF">2023-02-15T12:49:00Z</dcterms:modified>
</cp:coreProperties>
</file>